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33F61" w14:textId="77777777" w:rsidR="00B77202" w:rsidRDefault="00B77202" w:rsidP="00B77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Master William PAGE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18733E37" w14:textId="77777777" w:rsidR="00B77202" w:rsidRDefault="00B77202" w:rsidP="00B77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Parish Chaplain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82677FC" w14:textId="77777777" w:rsidR="00B77202" w:rsidRDefault="00B77202" w:rsidP="00B77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D5B446" w14:textId="77777777" w:rsidR="00B77202" w:rsidRDefault="00B77202" w:rsidP="00B77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719DF9" w14:textId="77777777" w:rsidR="00B77202" w:rsidRDefault="00B77202" w:rsidP="00B77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Nov.1487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to the Will of James Brown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4C62A4E" w14:textId="77777777" w:rsidR="00B77202" w:rsidRDefault="00B77202" w:rsidP="00B77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https://www.kentarchaeology.org.uk/Research/Libr/Wills/Bk47+48/page%20009.htm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151CBCD" w14:textId="77777777" w:rsidR="00B77202" w:rsidRDefault="00B77202" w:rsidP="00B77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044CAA" w14:textId="77777777" w:rsidR="00B77202" w:rsidRDefault="00B77202" w:rsidP="00B77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FE03C0" w14:textId="77777777" w:rsidR="00B77202" w:rsidRDefault="00B77202" w:rsidP="00B77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2022</w:t>
      </w:r>
    </w:p>
    <w:p w14:paraId="297DB1F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57C4E" w14:textId="77777777" w:rsidR="00B77202" w:rsidRDefault="00B77202" w:rsidP="009139A6">
      <w:r>
        <w:separator/>
      </w:r>
    </w:p>
  </w:endnote>
  <w:endnote w:type="continuationSeparator" w:id="0">
    <w:p w14:paraId="320CC456" w14:textId="77777777" w:rsidR="00B77202" w:rsidRDefault="00B772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2AE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252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051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1BFE7" w14:textId="77777777" w:rsidR="00B77202" w:rsidRDefault="00B77202" w:rsidP="009139A6">
      <w:r>
        <w:separator/>
      </w:r>
    </w:p>
  </w:footnote>
  <w:footnote w:type="continuationSeparator" w:id="0">
    <w:p w14:paraId="1169239A" w14:textId="77777777" w:rsidR="00B77202" w:rsidRDefault="00B772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BD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43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7C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02"/>
    <w:rsid w:val="000666E0"/>
    <w:rsid w:val="002510B7"/>
    <w:rsid w:val="005C130B"/>
    <w:rsid w:val="00826F5C"/>
    <w:rsid w:val="009139A6"/>
    <w:rsid w:val="009448BB"/>
    <w:rsid w:val="00A3176C"/>
    <w:rsid w:val="00AE65F8"/>
    <w:rsid w:val="00B77202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D7E4D"/>
  <w15:chartTrackingRefBased/>
  <w15:docId w15:val="{E51E412E-C72F-4E44-BFCA-BBD88BAA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72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47+48/page%200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2022-08-05T18:02:00Z</dcterms:created>
  <dcterms:modified xsi:type="dcterms:W3CDTF">2022-08-05T18:02:00Z</dcterms:modified>
</cp:coreProperties>
</file>